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E491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07143/024-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E491A" w:rsidRPr="00EE491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E491A" w:rsidRPr="00EE491A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E491A" w:rsidRPr="00EE491A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E491A" w:rsidRPr="00EE491A">
          <w:rPr>
            <w:u w:val="single"/>
          </w:rPr>
          <w:t xml:space="preserve"> 07143/024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E491A" w:rsidRPr="00EE491A">
          <w:rPr>
            <w:rStyle w:val="aa"/>
          </w:rPr>
          <w:t xml:space="preserve"> Заведующий </w:t>
        </w:r>
        <w:r w:rsidR="00EE491A" w:rsidRPr="00EE491A">
          <w:rPr>
            <w:u w:val="single"/>
          </w:rPr>
          <w:t xml:space="preserve">отделением - врач - фтизиатр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E491A" w:rsidRPr="00EE491A">
          <w:rPr>
            <w:rStyle w:val="aa"/>
          </w:rPr>
          <w:t xml:space="preserve"> отсутствует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E491A" w:rsidRPr="00EE491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D21880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CB32B2" w:rsidP="00745D40">
            <w:pPr>
              <w:pStyle w:val="a8"/>
            </w:pPr>
            <w:r>
              <w:t>6</w:t>
            </w:r>
            <w:r w:rsidR="00430176">
              <w:t>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E491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07143/024-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D21880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D21880" w:rsidRPr="00751B84">
            <w:rPr>
              <w:rStyle w:val="ad"/>
              <w:sz w:val="20"/>
              <w:szCs w:val="20"/>
            </w:rPr>
            <w:fldChar w:fldCharType="separate"/>
          </w:r>
          <w:r w:rsidR="00EE491A">
            <w:rPr>
              <w:rStyle w:val="ad"/>
              <w:noProof/>
              <w:sz w:val="20"/>
              <w:szCs w:val="20"/>
            </w:rPr>
            <w:t>1</w:t>
          </w:r>
          <w:r w:rsidR="00D21880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E491A" w:rsidRPr="00EE491A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FF98EB44E9D4822B3821EEEB1C3C632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24- Б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EC325F418A49969FA8594A3A98E844"/>
    <w:docVar w:name="rm_id" w:val="205"/>
    <w:docVar w:name="rm_name" w:val=" Заведующий отделением - врач - фтизиатр "/>
    <w:docVar w:name="rm_number" w:val=" 07143/024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 "/>
    <w:docVar w:name="zona_time" w:val=" 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66B71"/>
    <w:rsid w:val="0069682B"/>
    <w:rsid w:val="006A3B18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B790E"/>
    <w:rsid w:val="00BC2F3C"/>
    <w:rsid w:val="00C02721"/>
    <w:rsid w:val="00C05919"/>
    <w:rsid w:val="00C47C9B"/>
    <w:rsid w:val="00C560AA"/>
    <w:rsid w:val="00C62B11"/>
    <w:rsid w:val="00CB32B2"/>
    <w:rsid w:val="00CE3307"/>
    <w:rsid w:val="00CF2E61"/>
    <w:rsid w:val="00CF3BA0"/>
    <w:rsid w:val="00CF7256"/>
    <w:rsid w:val="00D21880"/>
    <w:rsid w:val="00D76DF8"/>
    <w:rsid w:val="00DB5302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D2A98"/>
    <w:rsid w:val="00EE491A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2016-10-17T11:39:00Z</dcterms:created>
  <dcterms:modified xsi:type="dcterms:W3CDTF">2016-10-18T09:20:00Z</dcterms:modified>
</cp:coreProperties>
</file>